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Reading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Reading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Reading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Reading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Reading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Reading Central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61.9% </w:t>
      </w:r>
      <w:r w:rsidRPr="004747BF">
        <w:rPr>
          <w:rFonts w:ascii="Libre Franklin Light" w:eastAsia="Times New Roman" w:hAnsi="Libre Franklin Light" w:cs="Calibri Light"/>
        </w:rPr>
        <w:t xml:space="preserve">of those respondents classified as PGSI 8+ in Reading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Reading Central is estimated to be </w:t>
      </w:r>
      <w:r w:rsidRPr="00773DF7">
        <w:rPr>
          <w:rFonts w:ascii="Libre Franklin Light" w:eastAsia="Times New Roman" w:hAnsi="Libre Franklin Light" w:cs="Calibri Light"/>
          <w:b/>
          <w:bCs/>
          <w:color w:val="C45911" w:themeColor="accent2" w:themeShade="BF"/>
        </w:rPr>
        <w:t xml:space="preserve">£3,049,970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Reading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Reading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Reading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Reading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ading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Reading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ading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Reading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Reading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ading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Reading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Reading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Reading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Reading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Reading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Reading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£3,049,970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Reading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£49,679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£1,027,390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£73,599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£20,700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£37,949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£1,840,653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£3,049,970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Reading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Reading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Reading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Reading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Reading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Reading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Reading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Reading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12CD059-0308-4E22-A59A-009D5F8A8E1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